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02F1" w:rsidRPr="00FD3B3D" w:rsidRDefault="00B602F1" w:rsidP="00FD3B3D">
      <w:pPr>
        <w:pStyle w:val="NoSpacing"/>
        <w:rPr>
          <w:rFonts w:ascii="Comic Sans MS" w:hAnsi="Comic Sans MS"/>
          <w:sz w:val="20"/>
          <w:szCs w:val="20"/>
        </w:rPr>
      </w:pPr>
      <w:r w:rsidRPr="00FD3B3D">
        <w:rPr>
          <w:rFonts w:ascii="Comic Sans MS" w:hAnsi="Comic Sans MS"/>
          <w:sz w:val="20"/>
          <w:szCs w:val="20"/>
        </w:rPr>
        <w:t xml:space="preserve">Okulun Adı        : </w:t>
      </w:r>
    </w:p>
    <w:p w:rsidR="00B602F1" w:rsidRPr="00FD3B3D" w:rsidRDefault="00B602F1" w:rsidP="00FD3B3D">
      <w:pPr>
        <w:pStyle w:val="NoSpacing"/>
        <w:rPr>
          <w:rFonts w:ascii="Comic Sans MS" w:hAnsi="Comic Sans MS"/>
          <w:b/>
          <w:sz w:val="20"/>
          <w:szCs w:val="20"/>
        </w:rPr>
      </w:pPr>
      <w:r w:rsidRPr="00FD3B3D">
        <w:rPr>
          <w:rFonts w:ascii="Comic Sans MS" w:hAnsi="Comic Sans MS"/>
          <w:sz w:val="20"/>
          <w:szCs w:val="20"/>
        </w:rPr>
        <w:t xml:space="preserve">Tarih                 : </w:t>
      </w:r>
      <w:r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>25.10.2016</w:t>
      </w:r>
    </w:p>
    <w:p w:rsidR="00B602F1" w:rsidRPr="00FD3B3D" w:rsidRDefault="00B602F1" w:rsidP="00FD3B3D">
      <w:pPr>
        <w:pStyle w:val="NoSpacing"/>
        <w:rPr>
          <w:rFonts w:ascii="Comic Sans MS" w:hAnsi="Comic Sans MS"/>
          <w:sz w:val="20"/>
          <w:szCs w:val="20"/>
        </w:rPr>
      </w:pPr>
      <w:r w:rsidRPr="00FD3B3D">
        <w:rPr>
          <w:rFonts w:ascii="Comic Sans MS" w:hAnsi="Comic Sans MS"/>
          <w:sz w:val="20"/>
          <w:szCs w:val="20"/>
        </w:rPr>
        <w:t xml:space="preserve">Yaş Grubu (Ay)  : </w:t>
      </w:r>
      <w:r>
        <w:rPr>
          <w:rFonts w:ascii="Comic Sans MS" w:hAnsi="Comic Sans MS"/>
          <w:sz w:val="20"/>
          <w:szCs w:val="20"/>
        </w:rPr>
        <w:t xml:space="preserve"> </w:t>
      </w:r>
    </w:p>
    <w:p w:rsidR="00B602F1" w:rsidRPr="00FD3B3D" w:rsidRDefault="00B602F1" w:rsidP="00FD3B3D">
      <w:pPr>
        <w:pStyle w:val="NoSpacing"/>
        <w:rPr>
          <w:rFonts w:ascii="Comic Sans MS" w:hAnsi="Comic Sans MS"/>
          <w:sz w:val="20"/>
          <w:szCs w:val="20"/>
        </w:rPr>
      </w:pPr>
      <w:r w:rsidRPr="00FD3B3D">
        <w:rPr>
          <w:rFonts w:ascii="Comic Sans MS" w:hAnsi="Comic Sans MS"/>
          <w:sz w:val="20"/>
          <w:szCs w:val="20"/>
        </w:rPr>
        <w:t xml:space="preserve">Öğretmen Adı   : </w:t>
      </w:r>
    </w:p>
    <w:p w:rsidR="00B602F1" w:rsidRDefault="00B602F1" w:rsidP="00BC38D8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</w:p>
    <w:p w:rsidR="00B602F1" w:rsidRPr="00FD3B3D" w:rsidRDefault="00B602F1" w:rsidP="00BC38D8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  <w:r w:rsidRPr="00FD3B3D">
        <w:rPr>
          <w:rFonts w:ascii="Comic Sans MS" w:hAnsi="Comic Sans MS"/>
          <w:b/>
          <w:sz w:val="20"/>
          <w:szCs w:val="20"/>
        </w:rPr>
        <w:t>EĞİTİM AKIŞI</w:t>
      </w:r>
    </w:p>
    <w:p w:rsidR="00B602F1" w:rsidRPr="00FD3B3D" w:rsidRDefault="00B602F1" w:rsidP="00FD3B3D">
      <w:pPr>
        <w:pStyle w:val="NoSpacing"/>
        <w:rPr>
          <w:rFonts w:ascii="Comic Sans MS" w:hAnsi="Comic Sans MS"/>
          <w:b/>
          <w:sz w:val="20"/>
          <w:szCs w:val="20"/>
        </w:rPr>
      </w:pPr>
      <w:r w:rsidRPr="00FD3B3D">
        <w:rPr>
          <w:rFonts w:ascii="Comic Sans MS" w:hAnsi="Comic Sans MS"/>
          <w:b/>
          <w:sz w:val="20"/>
          <w:szCs w:val="20"/>
        </w:rPr>
        <w:t>Güne Başlama Zamanı</w:t>
      </w:r>
    </w:p>
    <w:p w:rsidR="00B602F1" w:rsidRPr="00FD3B3D" w:rsidRDefault="00B602F1" w:rsidP="00FD3B3D">
      <w:pPr>
        <w:pStyle w:val="NoSpacing"/>
        <w:rPr>
          <w:rFonts w:ascii="Comic Sans MS" w:hAnsi="Comic Sans MS"/>
          <w:sz w:val="20"/>
          <w:szCs w:val="20"/>
        </w:rPr>
      </w:pPr>
      <w:r w:rsidRPr="00FD3B3D">
        <w:rPr>
          <w:rFonts w:ascii="Comic Sans MS" w:hAnsi="Comic Sans MS"/>
          <w:sz w:val="20"/>
          <w:szCs w:val="20"/>
        </w:rPr>
        <w:t>Çocuklar güler yüzle karşılanır. Aileleriyle nasıl vakit geçirdikleriyle ilgili sohbet edilir. Çocuklara hangi öğrenme merkezine geçecekleri sorulup kararsız olanlara rehberlik edilir.</w:t>
      </w:r>
    </w:p>
    <w:p w:rsidR="00B602F1" w:rsidRPr="00FD3B3D" w:rsidRDefault="00B602F1" w:rsidP="00FD3B3D">
      <w:pPr>
        <w:pStyle w:val="NoSpacing"/>
        <w:rPr>
          <w:rFonts w:ascii="Comic Sans MS" w:hAnsi="Comic Sans MS"/>
          <w:b/>
          <w:sz w:val="20"/>
          <w:szCs w:val="20"/>
        </w:rPr>
      </w:pPr>
      <w:r w:rsidRPr="00FD3B3D">
        <w:rPr>
          <w:rFonts w:ascii="Comic Sans MS" w:hAnsi="Comic Sans MS"/>
          <w:b/>
          <w:sz w:val="20"/>
          <w:szCs w:val="20"/>
        </w:rPr>
        <w:t>Oyun Zamanı</w:t>
      </w:r>
    </w:p>
    <w:p w:rsidR="00B602F1" w:rsidRPr="00FD3B3D" w:rsidRDefault="00B602F1" w:rsidP="002D0BD8">
      <w:pPr>
        <w:pStyle w:val="NoSpacing"/>
        <w:jc w:val="both"/>
        <w:rPr>
          <w:rFonts w:ascii="Comic Sans MS" w:hAnsi="Comic Sans MS"/>
          <w:sz w:val="20"/>
          <w:szCs w:val="20"/>
        </w:rPr>
      </w:pPr>
      <w:r w:rsidRPr="00FD3B3D">
        <w:rPr>
          <w:rFonts w:ascii="Comic Sans MS" w:hAnsi="Comic Sans MS"/>
          <w:sz w:val="20"/>
          <w:szCs w:val="20"/>
        </w:rPr>
        <w:t>Çocukların merkeze eklenen y</w:t>
      </w:r>
      <w:r>
        <w:rPr>
          <w:rFonts w:ascii="Comic Sans MS" w:hAnsi="Comic Sans MS"/>
          <w:sz w:val="20"/>
          <w:szCs w:val="20"/>
        </w:rPr>
        <w:t>eni materyalleri kullanarak öz</w:t>
      </w:r>
      <w:r w:rsidRPr="00FD3B3D">
        <w:rPr>
          <w:rFonts w:ascii="Comic Sans MS" w:hAnsi="Comic Sans MS"/>
          <w:sz w:val="20"/>
          <w:szCs w:val="20"/>
        </w:rPr>
        <w:t>gün oyunlar kurmasına fırsat verilir. Oyun zamanı bitiminde sınıf hep birlikte toplanır. Tuvalet ve temizlik ihtiyaçlarını gideren çocuklar kahvaltıya geçmek için sıra olurlar.</w:t>
      </w:r>
    </w:p>
    <w:p w:rsidR="00B602F1" w:rsidRPr="00FD3B3D" w:rsidRDefault="00B602F1" w:rsidP="00FD3B3D">
      <w:pPr>
        <w:pStyle w:val="NoSpacing"/>
        <w:rPr>
          <w:rFonts w:ascii="Comic Sans MS" w:hAnsi="Comic Sans MS"/>
          <w:sz w:val="20"/>
          <w:szCs w:val="20"/>
        </w:rPr>
      </w:pPr>
    </w:p>
    <w:p w:rsidR="00B602F1" w:rsidRPr="00FD3B3D" w:rsidRDefault="00B602F1" w:rsidP="00FD3B3D">
      <w:pPr>
        <w:pStyle w:val="NoSpacing"/>
        <w:rPr>
          <w:rFonts w:ascii="Comic Sans MS" w:hAnsi="Comic Sans MS"/>
          <w:b/>
          <w:sz w:val="20"/>
          <w:szCs w:val="20"/>
        </w:rPr>
      </w:pPr>
      <w:r w:rsidRPr="00FD3B3D">
        <w:rPr>
          <w:rFonts w:ascii="Comic Sans MS" w:hAnsi="Comic Sans MS"/>
          <w:b/>
          <w:sz w:val="20"/>
          <w:szCs w:val="20"/>
        </w:rPr>
        <w:t>Kahvaltı - Temizlik</w:t>
      </w:r>
    </w:p>
    <w:p w:rsidR="00B602F1" w:rsidRPr="00FD3B3D" w:rsidRDefault="00B602F1" w:rsidP="00FD3B3D">
      <w:pPr>
        <w:pStyle w:val="NoSpacing"/>
        <w:rPr>
          <w:rFonts w:ascii="Comic Sans MS" w:hAnsi="Comic Sans MS"/>
          <w:sz w:val="20"/>
          <w:szCs w:val="20"/>
        </w:rPr>
      </w:pPr>
    </w:p>
    <w:p w:rsidR="00B602F1" w:rsidRPr="00FD3B3D" w:rsidRDefault="00B602F1" w:rsidP="00FD3B3D">
      <w:pPr>
        <w:pStyle w:val="NoSpacing"/>
        <w:rPr>
          <w:rFonts w:ascii="Comic Sans MS" w:hAnsi="Comic Sans MS"/>
          <w:b/>
          <w:sz w:val="20"/>
          <w:szCs w:val="20"/>
        </w:rPr>
      </w:pPr>
      <w:r w:rsidRPr="00FD3B3D">
        <w:rPr>
          <w:rFonts w:ascii="Comic Sans MS" w:hAnsi="Comic Sans MS"/>
          <w:b/>
          <w:sz w:val="20"/>
          <w:szCs w:val="20"/>
        </w:rPr>
        <w:t>Etkinlik Zamanı</w:t>
      </w:r>
    </w:p>
    <w:p w:rsidR="00B602F1" w:rsidRPr="00FD3B3D" w:rsidRDefault="00B602F1" w:rsidP="00FD3B3D">
      <w:pPr>
        <w:pStyle w:val="NoSpacing"/>
        <w:rPr>
          <w:rFonts w:ascii="Comic Sans MS" w:hAnsi="Comic Sans MS"/>
          <w:sz w:val="20"/>
          <w:szCs w:val="20"/>
        </w:rPr>
      </w:pPr>
      <w:r w:rsidRPr="00FD3B3D">
        <w:rPr>
          <w:rFonts w:ascii="Comic Sans MS" w:hAnsi="Comic Sans MS"/>
          <w:sz w:val="20"/>
          <w:szCs w:val="20"/>
        </w:rPr>
        <w:t xml:space="preserve"> “</w:t>
      </w:r>
      <w:r>
        <w:rPr>
          <w:rFonts w:ascii="Comic Sans MS" w:hAnsi="Comic Sans MS"/>
          <w:sz w:val="20"/>
          <w:szCs w:val="20"/>
        </w:rPr>
        <w:t xml:space="preserve"> ÜÇGEN </w:t>
      </w:r>
      <w:r w:rsidRPr="00FD3B3D">
        <w:rPr>
          <w:rFonts w:ascii="Comic Sans MS" w:hAnsi="Comic Sans MS"/>
          <w:sz w:val="20"/>
          <w:szCs w:val="20"/>
        </w:rPr>
        <w:t>” isimli okuma yazmaya hazırlık</w:t>
      </w:r>
      <w:r>
        <w:rPr>
          <w:rFonts w:ascii="Comic Sans MS" w:hAnsi="Comic Sans MS"/>
          <w:sz w:val="20"/>
          <w:szCs w:val="20"/>
        </w:rPr>
        <w:t xml:space="preserve">-oyun-sanat </w:t>
      </w:r>
      <w:r w:rsidRPr="00FD3B3D">
        <w:rPr>
          <w:rFonts w:ascii="Comic Sans MS" w:hAnsi="Comic Sans MS"/>
          <w:sz w:val="20"/>
          <w:szCs w:val="20"/>
        </w:rPr>
        <w:t>etkinliği</w:t>
      </w:r>
    </w:p>
    <w:p w:rsidR="00B602F1" w:rsidRPr="00FD3B3D" w:rsidRDefault="00B602F1" w:rsidP="00FD3B3D">
      <w:pPr>
        <w:pStyle w:val="NoSpacing"/>
        <w:rPr>
          <w:rFonts w:ascii="Comic Sans MS" w:hAnsi="Comic Sans MS"/>
          <w:b/>
          <w:sz w:val="20"/>
          <w:szCs w:val="20"/>
        </w:rPr>
      </w:pPr>
      <w:r w:rsidRPr="00FD3B3D">
        <w:rPr>
          <w:rFonts w:ascii="Comic Sans MS" w:hAnsi="Comic Sans MS"/>
          <w:b/>
          <w:sz w:val="20"/>
          <w:szCs w:val="20"/>
        </w:rPr>
        <w:t>Günü Değerlendirme Zamanı</w:t>
      </w:r>
    </w:p>
    <w:p w:rsidR="00B602F1" w:rsidRPr="00BC38D8" w:rsidRDefault="00B602F1" w:rsidP="00FD3B3D">
      <w:pPr>
        <w:pStyle w:val="NoSpacing"/>
        <w:rPr>
          <w:rFonts w:ascii="Comic Sans MS" w:hAnsi="Comic Sans MS"/>
          <w:sz w:val="20"/>
          <w:szCs w:val="20"/>
        </w:rPr>
      </w:pPr>
      <w:r w:rsidRPr="00BC38D8">
        <w:rPr>
          <w:rFonts w:ascii="Comic Sans MS" w:hAnsi="Comic Sans MS"/>
          <w:sz w:val="20"/>
          <w:szCs w:val="20"/>
        </w:rPr>
        <w:t>*</w:t>
      </w:r>
    </w:p>
    <w:p w:rsidR="00B602F1" w:rsidRPr="00BC38D8" w:rsidRDefault="00B602F1" w:rsidP="00FD3B3D">
      <w:pPr>
        <w:pStyle w:val="NoSpacing"/>
        <w:rPr>
          <w:rFonts w:ascii="Comic Sans MS" w:hAnsi="Comic Sans MS"/>
          <w:sz w:val="20"/>
          <w:szCs w:val="20"/>
        </w:rPr>
      </w:pPr>
      <w:r w:rsidRPr="00BC38D8">
        <w:rPr>
          <w:rFonts w:ascii="Comic Sans MS" w:hAnsi="Comic Sans MS"/>
          <w:sz w:val="20"/>
          <w:szCs w:val="20"/>
        </w:rPr>
        <w:t>*</w:t>
      </w:r>
    </w:p>
    <w:p w:rsidR="00B602F1" w:rsidRPr="00BC38D8" w:rsidRDefault="00B602F1" w:rsidP="00FD3B3D">
      <w:pPr>
        <w:pStyle w:val="NoSpacing"/>
        <w:rPr>
          <w:rFonts w:ascii="Comic Sans MS" w:hAnsi="Comic Sans MS"/>
          <w:sz w:val="20"/>
          <w:szCs w:val="20"/>
        </w:rPr>
      </w:pPr>
      <w:r w:rsidRPr="00BC38D8">
        <w:rPr>
          <w:rFonts w:ascii="Comic Sans MS" w:hAnsi="Comic Sans MS"/>
          <w:sz w:val="20"/>
          <w:szCs w:val="20"/>
        </w:rPr>
        <w:t>*</w:t>
      </w:r>
    </w:p>
    <w:p w:rsidR="00B602F1" w:rsidRPr="00FD3B3D" w:rsidRDefault="00B602F1" w:rsidP="00FD3B3D">
      <w:pPr>
        <w:pStyle w:val="NoSpacing"/>
        <w:rPr>
          <w:rFonts w:ascii="Comic Sans MS" w:hAnsi="Comic Sans MS"/>
          <w:b/>
          <w:sz w:val="20"/>
          <w:szCs w:val="20"/>
        </w:rPr>
      </w:pPr>
      <w:r w:rsidRPr="00FD3B3D">
        <w:rPr>
          <w:rFonts w:ascii="Comic Sans MS" w:hAnsi="Comic Sans MS"/>
          <w:b/>
          <w:sz w:val="20"/>
          <w:szCs w:val="20"/>
        </w:rPr>
        <w:t>Eve gidi</w:t>
      </w:r>
      <w:r w:rsidRPr="00FD3B3D">
        <w:rPr>
          <w:rFonts w:ascii="Comic Sans MS" w:hAnsi="Comic Sans MS" w:cs="Calibri"/>
          <w:b/>
          <w:sz w:val="20"/>
          <w:szCs w:val="20"/>
        </w:rPr>
        <w:t>ş</w:t>
      </w:r>
    </w:p>
    <w:p w:rsidR="00B602F1" w:rsidRDefault="00B602F1" w:rsidP="00FD3B3D">
      <w:pPr>
        <w:pStyle w:val="NoSpacing"/>
        <w:rPr>
          <w:rFonts w:ascii="Comic Sans MS" w:hAnsi="Comic Sans MS"/>
          <w:sz w:val="20"/>
          <w:szCs w:val="20"/>
        </w:rPr>
      </w:pPr>
      <w:r w:rsidRPr="00FD3B3D">
        <w:rPr>
          <w:rFonts w:ascii="Comic Sans MS" w:hAnsi="Comic Sans MS"/>
          <w:sz w:val="20"/>
          <w:szCs w:val="20"/>
        </w:rPr>
        <w:t>Hazırlıklar tamam</w:t>
      </w:r>
      <w:r>
        <w:rPr>
          <w:rFonts w:ascii="Comic Sans MS" w:hAnsi="Comic Sans MS"/>
          <w:sz w:val="20"/>
          <w:szCs w:val="20"/>
        </w:rPr>
        <w:t>lanır ve çocuklarla vedalaşıp ayrılır</w:t>
      </w:r>
    </w:p>
    <w:p w:rsidR="00B602F1" w:rsidRPr="00FD3B3D" w:rsidRDefault="00B602F1" w:rsidP="00FD3B3D">
      <w:pPr>
        <w:pStyle w:val="NoSpacing"/>
        <w:rPr>
          <w:rFonts w:ascii="Comic Sans MS" w:hAnsi="Comic Sans MS"/>
          <w:b/>
          <w:sz w:val="20"/>
          <w:szCs w:val="20"/>
        </w:rPr>
      </w:pPr>
      <w:r w:rsidRPr="00FD3B3D">
        <w:rPr>
          <w:rFonts w:ascii="Comic Sans MS" w:hAnsi="Comic Sans MS"/>
          <w:b/>
          <w:sz w:val="20"/>
          <w:szCs w:val="20"/>
        </w:rPr>
        <w:t>Genel değerlendirme</w:t>
      </w:r>
    </w:p>
    <w:p w:rsidR="00B602F1" w:rsidRDefault="00B602F1" w:rsidP="00BC38D8">
      <w:pPr>
        <w:pStyle w:val="NoSpacing"/>
      </w:pPr>
      <w:r>
        <w:t>*</w:t>
      </w:r>
    </w:p>
    <w:p w:rsidR="00B602F1" w:rsidRDefault="00B602F1" w:rsidP="00BC38D8">
      <w:pPr>
        <w:pStyle w:val="NoSpacing"/>
      </w:pPr>
      <w:r>
        <w:t>*</w:t>
      </w:r>
    </w:p>
    <w:p w:rsidR="00B602F1" w:rsidRDefault="00B602F1" w:rsidP="00BC38D8">
      <w:pPr>
        <w:pStyle w:val="NoSpacing"/>
      </w:pPr>
      <w:r>
        <w:t>*</w:t>
      </w:r>
    </w:p>
    <w:p w:rsidR="00B602F1" w:rsidRDefault="00B602F1" w:rsidP="00BC38D8">
      <w:pPr>
        <w:pStyle w:val="NoSpacing"/>
      </w:pPr>
    </w:p>
    <w:p w:rsidR="00B602F1" w:rsidRDefault="00B602F1" w:rsidP="00BC38D8">
      <w:pPr>
        <w:pStyle w:val="NoSpacing"/>
      </w:pPr>
    </w:p>
    <w:p w:rsidR="00B602F1" w:rsidRPr="00FD3B3D" w:rsidRDefault="00B602F1" w:rsidP="00BC38D8">
      <w:pPr>
        <w:pStyle w:val="NoSpacing"/>
      </w:pPr>
    </w:p>
    <w:p w:rsidR="00B602F1" w:rsidRPr="00FD3B3D" w:rsidRDefault="00B602F1" w:rsidP="00FD3B3D">
      <w:pPr>
        <w:pStyle w:val="Subtitle"/>
        <w:rPr>
          <w:rFonts w:ascii="Comic Sans MS" w:hAnsi="Comic Sans MS"/>
          <w:b/>
          <w:sz w:val="20"/>
          <w:szCs w:val="20"/>
        </w:rPr>
      </w:pPr>
    </w:p>
    <w:p w:rsidR="00B602F1" w:rsidRDefault="00B602F1" w:rsidP="00FD3B3D">
      <w:pPr>
        <w:pStyle w:val="Subtitle"/>
        <w:jc w:val="left"/>
        <w:rPr>
          <w:rFonts w:ascii="Comic Sans MS" w:hAnsi="Comic Sans MS"/>
          <w:b/>
          <w:sz w:val="20"/>
          <w:szCs w:val="20"/>
        </w:rPr>
      </w:pPr>
    </w:p>
    <w:p w:rsidR="00B602F1" w:rsidRPr="00FD3B3D" w:rsidRDefault="00B602F1" w:rsidP="00521BB8">
      <w:pPr>
        <w:pStyle w:val="Subtitle"/>
        <w:rPr>
          <w:rFonts w:ascii="Comic Sans MS" w:hAnsi="Comic Sans MS"/>
          <w:b/>
          <w:sz w:val="20"/>
          <w:szCs w:val="20"/>
        </w:rPr>
      </w:pPr>
      <w:bookmarkStart w:id="0" w:name="_GoBack"/>
      <w:bookmarkEnd w:id="0"/>
      <w:r w:rsidRPr="00FD3B3D">
        <w:rPr>
          <w:rFonts w:ascii="Comic Sans MS" w:hAnsi="Comic Sans MS"/>
          <w:b/>
          <w:sz w:val="20"/>
          <w:szCs w:val="20"/>
        </w:rPr>
        <w:t>ETKİNLİK PLANI</w:t>
      </w:r>
    </w:p>
    <w:p w:rsidR="00B602F1" w:rsidRPr="00FD3B3D" w:rsidRDefault="00B602F1" w:rsidP="00577EBE">
      <w:pPr>
        <w:spacing w:after="0" w:line="240" w:lineRule="auto"/>
        <w:jc w:val="center"/>
        <w:rPr>
          <w:rFonts w:ascii="Comic Sans MS" w:hAnsi="Comic Sans MS"/>
          <w:b/>
          <w:bCs/>
          <w:sz w:val="20"/>
          <w:szCs w:val="20"/>
        </w:rPr>
      </w:pPr>
      <w:r w:rsidRPr="00FD3B3D">
        <w:rPr>
          <w:rFonts w:ascii="Comic Sans MS" w:hAnsi="Comic Sans MS"/>
          <w:b/>
          <w:bCs/>
          <w:sz w:val="20"/>
          <w:szCs w:val="20"/>
        </w:rPr>
        <w:t>ÜÇGEN</w:t>
      </w:r>
    </w:p>
    <w:p w:rsidR="00B602F1" w:rsidRPr="00FD3B3D" w:rsidRDefault="00B602F1" w:rsidP="00577EBE">
      <w:pPr>
        <w:spacing w:after="0" w:line="240" w:lineRule="auto"/>
        <w:rPr>
          <w:rFonts w:ascii="Comic Sans MS" w:hAnsi="Comic Sans MS"/>
          <w:bCs/>
          <w:sz w:val="20"/>
          <w:szCs w:val="20"/>
        </w:rPr>
      </w:pPr>
      <w:r w:rsidRPr="00FD3B3D">
        <w:rPr>
          <w:rFonts w:ascii="Comic Sans MS" w:hAnsi="Comic Sans MS"/>
          <w:b/>
          <w:bCs/>
          <w:sz w:val="20"/>
          <w:szCs w:val="20"/>
        </w:rPr>
        <w:t xml:space="preserve">Etkinlik Türü      : </w:t>
      </w:r>
      <w:r w:rsidRPr="00FD3B3D">
        <w:rPr>
          <w:rFonts w:ascii="Comic Sans MS" w:hAnsi="Comic Sans MS"/>
          <w:bCs/>
          <w:sz w:val="20"/>
          <w:szCs w:val="20"/>
        </w:rPr>
        <w:t>Okuma yazmaya hazırlık çalışmaları</w:t>
      </w:r>
      <w:r>
        <w:rPr>
          <w:rFonts w:ascii="Comic Sans MS" w:hAnsi="Comic Sans MS"/>
          <w:bCs/>
          <w:sz w:val="20"/>
          <w:szCs w:val="20"/>
        </w:rPr>
        <w:t xml:space="preserve">-oyun-sanat </w:t>
      </w:r>
      <w:r w:rsidRPr="00FD3B3D">
        <w:rPr>
          <w:rFonts w:ascii="Comic Sans MS" w:hAnsi="Comic Sans MS"/>
          <w:bCs/>
          <w:sz w:val="20"/>
          <w:szCs w:val="20"/>
        </w:rPr>
        <w:t xml:space="preserve"> (</w:t>
      </w:r>
      <w:r>
        <w:rPr>
          <w:rFonts w:ascii="Comic Sans MS" w:hAnsi="Comic Sans MS"/>
          <w:bCs/>
          <w:sz w:val="20"/>
          <w:szCs w:val="20"/>
        </w:rPr>
        <w:t xml:space="preserve">Bütünleştirilmiş </w:t>
      </w:r>
      <w:r w:rsidRPr="00FD3B3D">
        <w:rPr>
          <w:rFonts w:ascii="Comic Sans MS" w:hAnsi="Comic Sans MS"/>
          <w:bCs/>
          <w:sz w:val="20"/>
          <w:szCs w:val="20"/>
        </w:rPr>
        <w:t xml:space="preserve"> Bireysel Etkinlik)</w:t>
      </w:r>
    </w:p>
    <w:p w:rsidR="00B602F1" w:rsidRPr="00FD3B3D" w:rsidRDefault="00B602F1" w:rsidP="00577EBE">
      <w:pPr>
        <w:spacing w:after="0" w:line="240" w:lineRule="auto"/>
        <w:rPr>
          <w:rFonts w:ascii="Comic Sans MS" w:hAnsi="Comic Sans MS"/>
          <w:b/>
          <w:bCs/>
          <w:sz w:val="20"/>
          <w:szCs w:val="20"/>
        </w:rPr>
      </w:pPr>
      <w:r w:rsidRPr="00FD3B3D">
        <w:rPr>
          <w:rFonts w:ascii="Comic Sans MS" w:hAnsi="Comic Sans MS"/>
          <w:b/>
          <w:bCs/>
          <w:sz w:val="20"/>
          <w:szCs w:val="20"/>
        </w:rPr>
        <w:t xml:space="preserve">Yaş Grubu (Ay)   :  </w:t>
      </w:r>
    </w:p>
    <w:p w:rsidR="00B602F1" w:rsidRPr="00FC690C" w:rsidRDefault="00B602F1" w:rsidP="00EF1A06">
      <w:pPr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6" type="#_x0000_t202" style="position:absolute;margin-left:313.9pt;margin-top:3.9pt;width:423.25pt;height:408pt;z-index: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">
            <v:textbox>
              <w:txbxContent>
                <w:p w:rsidR="00B602F1" w:rsidRDefault="00B602F1" w:rsidP="00FD3B3D">
                  <w:pPr>
                    <w:pStyle w:val="NoSpacing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ÖĞRENME SÜRECİ</w:t>
                  </w:r>
                </w:p>
                <w:p w:rsidR="00B602F1" w:rsidRPr="00BC38D8" w:rsidRDefault="00B602F1" w:rsidP="00FD3B3D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BC38D8">
                    <w:rPr>
                      <w:rFonts w:ascii="Comic Sans MS" w:hAnsi="Comic Sans MS"/>
                      <w:sz w:val="20"/>
                      <w:szCs w:val="20"/>
                    </w:rPr>
                    <w:t xml:space="preserve">Üç tanedir benim adım </w:t>
                  </w:r>
                </w:p>
                <w:p w:rsidR="00B602F1" w:rsidRPr="00BC38D8" w:rsidRDefault="00B602F1" w:rsidP="00FD3B3D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BC38D8">
                    <w:rPr>
                      <w:rFonts w:ascii="Comic Sans MS" w:hAnsi="Comic Sans MS"/>
                      <w:sz w:val="20"/>
                      <w:szCs w:val="20"/>
                    </w:rPr>
                    <w:t xml:space="preserve">Üç köşe üç kenarım </w:t>
                  </w:r>
                </w:p>
                <w:p w:rsidR="00B602F1" w:rsidRPr="00BC38D8" w:rsidRDefault="00B602F1" w:rsidP="00FD3B3D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BC38D8">
                    <w:rPr>
                      <w:rFonts w:ascii="Comic Sans MS" w:hAnsi="Comic Sans MS"/>
                      <w:sz w:val="20"/>
                      <w:szCs w:val="20"/>
                    </w:rPr>
                    <w:t xml:space="preserve">Üçgen peynir severim </w:t>
                  </w:r>
                </w:p>
                <w:p w:rsidR="00B602F1" w:rsidRPr="00BC38D8" w:rsidRDefault="00B602F1" w:rsidP="00FD3B3D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BC38D8">
                    <w:rPr>
                      <w:rFonts w:ascii="Comic Sans MS" w:hAnsi="Comic Sans MS"/>
                      <w:sz w:val="20"/>
                      <w:szCs w:val="20"/>
                    </w:rPr>
                    <w:t>Köşeleri gezerim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………………  şiiri okunur</w:t>
                  </w:r>
                </w:p>
                <w:p w:rsidR="00B602F1" w:rsidRDefault="00B602F1" w:rsidP="00FD3B3D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Sınıftaki materyaller kullanarak üçgen</w:t>
                  </w:r>
                  <w:r w:rsidRPr="00FD3B3D">
                    <w:rPr>
                      <w:rFonts w:ascii="Comic Sans MS" w:hAnsi="Comic Sans MS"/>
                      <w:sz w:val="20"/>
                      <w:szCs w:val="20"/>
                    </w:rPr>
                    <w:t xml:space="preserve"> için çeşitli örnekler gösteri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li</w:t>
                  </w:r>
                  <w:r w:rsidRPr="00FD3B3D">
                    <w:rPr>
                      <w:rFonts w:ascii="Comic Sans MS" w:hAnsi="Comic Sans MS"/>
                      <w:sz w:val="20"/>
                      <w:szCs w:val="20"/>
                    </w:rPr>
                    <w:t>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FD3B3D">
                    <w:rPr>
                      <w:rFonts w:ascii="Comic Sans MS" w:hAnsi="Comic Sans MS"/>
                      <w:sz w:val="20"/>
                      <w:szCs w:val="20"/>
                    </w:rPr>
                    <w:t>Çocuklarda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n da </w:t>
                  </w:r>
                  <w:r w:rsidRPr="00FD3B3D">
                    <w:rPr>
                      <w:rFonts w:ascii="Comic Sans MS" w:hAnsi="Comic Sans MS"/>
                      <w:sz w:val="20"/>
                      <w:szCs w:val="20"/>
                    </w:rPr>
                    <w:t>üçgen için örnekler vermeleri istenir.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Bu şeklin </w:t>
                  </w:r>
                  <w:r w:rsidRPr="00FD3B3D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ÜÇGEN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olduğu, 3 köşe ve 3 kenarının bulunduğu söylenir. </w:t>
                  </w:r>
                </w:p>
                <w:p w:rsidR="00B602F1" w:rsidRPr="00D033D2" w:rsidRDefault="00B602F1" w:rsidP="00D033D2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D033D2">
                    <w:rPr>
                      <w:rFonts w:ascii="Comic Sans MS" w:hAnsi="Comic Sans MS"/>
                      <w:sz w:val="20"/>
                      <w:szCs w:val="20"/>
                    </w:rPr>
                    <w:t>Ben bir üçgenim</w:t>
                  </w:r>
                </w:p>
                <w:p w:rsidR="00B602F1" w:rsidRPr="00D033D2" w:rsidRDefault="00B602F1" w:rsidP="00D033D2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D033D2">
                    <w:rPr>
                      <w:rFonts w:ascii="Comic Sans MS" w:hAnsi="Comic Sans MS"/>
                      <w:sz w:val="20"/>
                      <w:szCs w:val="20"/>
                    </w:rPr>
                    <w:t>Dilimlenmiş yaş pastaya benzerim</w:t>
                  </w:r>
                </w:p>
                <w:p w:rsidR="00B602F1" w:rsidRPr="00D033D2" w:rsidRDefault="00B602F1" w:rsidP="00D033D2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D033D2">
                    <w:rPr>
                      <w:rFonts w:ascii="Comic Sans MS" w:hAnsi="Comic Sans MS"/>
                      <w:sz w:val="20"/>
                      <w:szCs w:val="20"/>
                    </w:rPr>
                    <w:t>Üç kenar,üç köşe</w:t>
                  </w:r>
                </w:p>
                <w:p w:rsidR="00B602F1" w:rsidRDefault="00B602F1" w:rsidP="00D033D2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D033D2">
                    <w:rPr>
                      <w:rFonts w:ascii="Comic Sans MS" w:hAnsi="Comic Sans MS"/>
                      <w:sz w:val="20"/>
                      <w:szCs w:val="20"/>
                    </w:rPr>
                    <w:t>Haydi sen de çizmeyi dene!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……… tekerlemesi söylenerek üçgen çizme çalışmaları yapılır.</w:t>
                  </w:r>
                </w:p>
                <w:p w:rsidR="00B602F1" w:rsidRDefault="00B602F1" w:rsidP="00415E27">
                  <w:pPr>
                    <w:pStyle w:val="NoSpacing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B602F1" w:rsidRDefault="00B602F1" w:rsidP="00415E27">
                  <w:pPr>
                    <w:pStyle w:val="NoSpacing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ÜÇGENDEN FARE YAPALIM</w:t>
                  </w:r>
                </w:p>
                <w:p w:rsidR="00B602F1" w:rsidRDefault="00B602F1" w:rsidP="00D033D2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Sanat etkinliği için masalara geçilir; üçgen şeklinin çizili olduğu kartonlar, makas, yapıştırıcı, oynar gözler, ip …….. vs dağıtılır. Masadaki malzemeler kullanılarak fare figürü yapılır. Tamamlanan çalışmalar  panoda sergilenir.</w:t>
                  </w:r>
                </w:p>
                <w:p w:rsidR="00B602F1" w:rsidRDefault="00B602F1" w:rsidP="00D033D2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B602F1" w:rsidRPr="00F33645" w:rsidRDefault="00B602F1" w:rsidP="00F33645">
                  <w:pPr>
                    <w:pStyle w:val="NoSpacing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F33645">
                    <w:rPr>
                      <w:rFonts w:ascii="Comic Sans MS" w:hAnsi="Comic Sans MS"/>
                      <w:sz w:val="20"/>
                      <w:szCs w:val="20"/>
                    </w:rPr>
                    <w:t>BOM OYUNU</w:t>
                  </w:r>
                </w:p>
                <w:p w:rsidR="00B602F1" w:rsidRDefault="00B602F1" w:rsidP="00F33645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Çocuklar iki gruba ayrılarak, yere</w:t>
                  </w:r>
                  <w:r w:rsidRPr="00F33645">
                    <w:rPr>
                      <w:rFonts w:ascii="Comic Sans MS" w:hAnsi="Comic Sans MS"/>
                      <w:sz w:val="20"/>
                      <w:szCs w:val="20"/>
                    </w:rPr>
                    <w:t xml:space="preserve"> otur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ur. </w:t>
                  </w:r>
                  <w:r w:rsidRPr="00F33645">
                    <w:rPr>
                      <w:rFonts w:ascii="Comic Sans MS" w:hAnsi="Comic Sans MS"/>
                      <w:sz w:val="20"/>
                      <w:szCs w:val="20"/>
                    </w:rPr>
                    <w:t>O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yuncular</w:t>
                  </w:r>
                  <w:r w:rsidRPr="00F33645">
                    <w:rPr>
                      <w:rFonts w:ascii="Comic Sans MS" w:hAnsi="Comic Sans MS"/>
                      <w:sz w:val="20"/>
                      <w:szCs w:val="20"/>
                    </w:rPr>
                    <w:t xml:space="preserve"> "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1(</w:t>
                  </w:r>
                  <w:r w:rsidRPr="00F33645">
                    <w:rPr>
                      <w:rFonts w:ascii="Comic Sans MS" w:hAnsi="Comic Sans MS"/>
                      <w:sz w:val="20"/>
                      <w:szCs w:val="20"/>
                    </w:rPr>
                    <w:t>Bir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) </w:t>
                  </w:r>
                  <w:r w:rsidRPr="00F33645">
                    <w:rPr>
                      <w:rFonts w:ascii="Comic Sans MS" w:hAnsi="Comic Sans MS"/>
                      <w:sz w:val="20"/>
                      <w:szCs w:val="20"/>
                    </w:rPr>
                    <w:t>"den itibaren sırayla saymaya başlar. Sayarken oyuncunun, beş, on, on beş gibi beşin katlarının yerine "Bom" demesi gerekir. "Bom" demeyi unutarak sayı söyleyen oyuncu oyundan çıkar. Hiç y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anlış yapmayarak sona kalan grup</w:t>
                  </w:r>
                  <w:r w:rsidRPr="00F33645">
                    <w:rPr>
                      <w:rFonts w:ascii="Comic Sans MS" w:hAnsi="Comic Sans MS"/>
                      <w:sz w:val="20"/>
                      <w:szCs w:val="20"/>
                    </w:rPr>
                    <w:t xml:space="preserve"> oyunu kazanır. </w:t>
                  </w:r>
                </w:p>
                <w:p w:rsidR="00B602F1" w:rsidRDefault="00B602F1" w:rsidP="00F33645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B602F1" w:rsidRDefault="00B602F1" w:rsidP="00F33645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Oyun sonrası karışık sayıların yazılı olduğu kağıtlar dağıtılır ve çocuklardan 1 rakamını SARI, 2 rakamını KIRMIZI, 3 rakamını MAVİ ve 4 rakamını YEŞİL renkli kalemlerle yuvarlak içine almaları istenir. Zorlanan çocuğa rehberlik edilir.</w:t>
                  </w:r>
                </w:p>
                <w:p w:rsidR="00B602F1" w:rsidRDefault="00B602F1" w:rsidP="00F33645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B602F1" w:rsidRDefault="00B602F1" w:rsidP="00F33645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B602F1" w:rsidRDefault="00B602F1" w:rsidP="00F33645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B602F1" w:rsidRPr="00040E04" w:rsidRDefault="00B602F1" w:rsidP="00D033D2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FD3B3D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2" o:spid="_x0000_s1027" type="#_x0000_t202" style="position:absolute;margin-left:-6.35pt;margin-top:3.9pt;width:306.5pt;height:218.25pt;z-index: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">
            <v:textbox>
              <w:txbxContent>
                <w:p w:rsidR="00B602F1" w:rsidRPr="00FD3B3D" w:rsidRDefault="00B602F1" w:rsidP="00FD3B3D">
                  <w:pPr>
                    <w:pStyle w:val="NoSpacing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FD3B3D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KAZANIM VE GÖSTERGELERİ</w:t>
                  </w:r>
                </w:p>
                <w:p w:rsidR="00B602F1" w:rsidRDefault="00B602F1" w:rsidP="00FD3B3D">
                  <w:pPr>
                    <w:pStyle w:val="NoSpacing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B602F1" w:rsidRPr="00FD3B3D" w:rsidRDefault="00B602F1" w:rsidP="00FD3B3D">
                  <w:pPr>
                    <w:pStyle w:val="NoSpacing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BİLİŞSEL GELİŞİM</w:t>
                  </w:r>
                </w:p>
                <w:p w:rsidR="00B602F1" w:rsidRPr="00307DD1" w:rsidRDefault="00B602F1" w:rsidP="00307DD1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307DD1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Kazanım 5:</w:t>
                  </w:r>
                  <w:r w:rsidRPr="00307DD1">
                    <w:rPr>
                      <w:rFonts w:ascii="Comic Sans MS" w:hAnsi="Comic Sans MS"/>
                      <w:sz w:val="20"/>
                      <w:szCs w:val="20"/>
                    </w:rPr>
                    <w:t xml:space="preserve"> Nesne ya da varlıkları gözlemler.</w:t>
                  </w:r>
                </w:p>
                <w:p w:rsidR="00B602F1" w:rsidRPr="00307DD1" w:rsidRDefault="00B602F1" w:rsidP="00307DD1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307DD1">
                    <w:rPr>
                      <w:rFonts w:ascii="Comic Sans MS" w:hAnsi="Comic Sans MS"/>
                      <w:sz w:val="20"/>
                      <w:szCs w:val="20"/>
                    </w:rPr>
                    <w:t xml:space="preserve">Göstergeleri:Nesne/varlığın şeklini söyler. </w:t>
                  </w:r>
                </w:p>
                <w:p w:rsidR="00B602F1" w:rsidRPr="00FD3B3D" w:rsidRDefault="00B602F1" w:rsidP="00307DD1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307DD1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Kazanım 12:</w:t>
                  </w:r>
                  <w:r w:rsidRPr="00FD3B3D">
                    <w:rPr>
                      <w:rFonts w:ascii="Comic Sans MS" w:hAnsi="Comic Sans MS"/>
                      <w:sz w:val="20"/>
                      <w:szCs w:val="20"/>
                    </w:rPr>
                    <w:t xml:space="preserve"> Geometrik şekilleri tanır.</w:t>
                  </w:r>
                </w:p>
                <w:p w:rsidR="00B602F1" w:rsidRDefault="00B602F1" w:rsidP="00307DD1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FD3B3D">
                    <w:rPr>
                      <w:rFonts w:ascii="Comic Sans MS" w:hAnsi="Comic Sans MS"/>
                      <w:sz w:val="20"/>
                      <w:szCs w:val="20"/>
                    </w:rPr>
                    <w:t>Göstergeleri: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FD3B3D">
                    <w:rPr>
                      <w:rFonts w:ascii="Comic Sans MS" w:hAnsi="Comic Sans MS"/>
                      <w:sz w:val="20"/>
                      <w:szCs w:val="20"/>
                    </w:rPr>
                    <w:t>Gösterilen geometrik şeklin ismini söyler.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FD3B3D">
                    <w:rPr>
                      <w:rFonts w:ascii="Comic Sans MS" w:hAnsi="Comic Sans MS"/>
                      <w:sz w:val="20"/>
                      <w:szCs w:val="20"/>
                    </w:rPr>
                    <w:t>Geometrik şekillerin özelliklerini söyler. Geometrik şekillere benzeyen nesneleri gösterir.</w:t>
                  </w:r>
                </w:p>
                <w:p w:rsidR="00B602F1" w:rsidRPr="00307DD1" w:rsidRDefault="00B602F1" w:rsidP="00307DD1">
                  <w:pPr>
                    <w:spacing w:after="0" w:line="240" w:lineRule="auto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307DD1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SOSYAL DUYGUSAL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GELİŞİM</w:t>
                  </w:r>
                </w:p>
                <w:p w:rsidR="00B602F1" w:rsidRPr="00307DD1" w:rsidRDefault="00B602F1" w:rsidP="00307DD1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307DD1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Kazanım 15:</w:t>
                  </w:r>
                  <w:r w:rsidRPr="00307DD1">
                    <w:rPr>
                      <w:rFonts w:ascii="Comic Sans MS" w:hAnsi="Comic Sans MS"/>
                      <w:sz w:val="20"/>
                      <w:szCs w:val="20"/>
                    </w:rPr>
                    <w:t xml:space="preserve"> Kendine güvenir.</w:t>
                  </w:r>
                </w:p>
                <w:p w:rsidR="00B602F1" w:rsidRPr="00307DD1" w:rsidRDefault="00B602F1" w:rsidP="00307DD1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307DD1">
                    <w:rPr>
                      <w:rFonts w:ascii="Comic Sans MS" w:hAnsi="Comic Sans MS"/>
                      <w:sz w:val="20"/>
                      <w:szCs w:val="20"/>
                    </w:rPr>
                    <w:t>Göstergeleri:</w:t>
                  </w:r>
                </w:p>
                <w:p w:rsidR="00B602F1" w:rsidRPr="00307DD1" w:rsidRDefault="00B602F1" w:rsidP="00307DD1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307DD1">
                    <w:rPr>
                      <w:rFonts w:ascii="Comic Sans MS" w:hAnsi="Comic Sans MS"/>
                      <w:sz w:val="20"/>
                      <w:szCs w:val="20"/>
                    </w:rPr>
                    <w:t xml:space="preserve">Grup önünde kendini ifade eder. </w:t>
                  </w:r>
                </w:p>
                <w:p w:rsidR="00B602F1" w:rsidRPr="00FD3B3D" w:rsidRDefault="00B602F1" w:rsidP="00FD3B3D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B602F1" w:rsidRPr="00FC690C" w:rsidRDefault="00B602F1" w:rsidP="00EF1A06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:rsidR="00B602F1" w:rsidRPr="00FC690C" w:rsidRDefault="00B602F1">
      <w:pPr>
        <w:rPr>
          <w:rFonts w:ascii="Comic Sans MS" w:hAnsi="Comic Sans MS"/>
          <w:sz w:val="20"/>
          <w:szCs w:val="20"/>
        </w:rPr>
      </w:pPr>
      <w:r>
        <w:rPr>
          <w:noProof/>
        </w:rPr>
        <w:pict>
          <v:shape id="Text Box 6" o:spid="_x0000_s1028" type="#_x0000_t202" style="position:absolute;margin-left:-7.85pt;margin-top:318.8pt;width:303pt;height:60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">
            <v:textbox>
              <w:txbxContent>
                <w:p w:rsidR="00B602F1" w:rsidRDefault="00B602F1" w:rsidP="00FC690C">
                  <w:pPr>
                    <w:pStyle w:val="ListParagrap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901C4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AİLE KATILIMI</w:t>
                  </w:r>
                </w:p>
                <w:p w:rsidR="00B602F1" w:rsidRPr="00901C4C" w:rsidRDefault="00B602F1" w:rsidP="00901C4C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901C4C">
                    <w:rPr>
                      <w:rFonts w:ascii="Comic Sans MS" w:hAnsi="Comic Sans MS"/>
                      <w:sz w:val="20"/>
                      <w:szCs w:val="20"/>
                    </w:rPr>
                    <w:t xml:space="preserve"> Ailelerden çocuklarıyla birlikte evde,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yolda </w:t>
                  </w:r>
                  <w:r w:rsidRPr="00901C4C">
                    <w:rPr>
                      <w:rFonts w:ascii="Comic Sans MS" w:hAnsi="Comic Sans MS"/>
                      <w:sz w:val="20"/>
                      <w:szCs w:val="20"/>
                    </w:rPr>
                    <w:t>üçgene benzeyen şekiller hakkında konuşmaları istenir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4" o:spid="_x0000_s1029" type="#_x0000_t202" style="position:absolute;margin-left:-5.6pt;margin-top:207.05pt;width:305.75pt;height:84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">
            <v:textbox>
              <w:txbxContent>
                <w:p w:rsidR="00B602F1" w:rsidRDefault="00B602F1" w:rsidP="00FD3B3D">
                  <w:pPr>
                    <w:pStyle w:val="NoSpacing"/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  <w:r w:rsidRPr="00901C4C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MATERYALLER </w:t>
                  </w:r>
                </w:p>
                <w:p w:rsidR="00B602F1" w:rsidRPr="00901C4C" w:rsidRDefault="00B602F1" w:rsidP="00FD3B3D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 w:rsidRPr="00901C4C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Karton,boya ve çalışma sayfaları</w:t>
                  </w:r>
                </w:p>
                <w:p w:rsidR="00B602F1" w:rsidRPr="00901C4C" w:rsidRDefault="00B602F1" w:rsidP="00FD3B3D">
                  <w:pPr>
                    <w:pStyle w:val="NoSpacing"/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  <w:r w:rsidRPr="00901C4C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SÖZCÜKLER</w:t>
                  </w:r>
                </w:p>
                <w:p w:rsidR="00B602F1" w:rsidRPr="00D033D2" w:rsidRDefault="00B602F1" w:rsidP="00FD3B3D">
                  <w:pPr>
                    <w:pStyle w:val="NoSpacing"/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KAVRAMLAR</w:t>
                  </w:r>
                </w:p>
                <w:p w:rsidR="00B602F1" w:rsidRPr="00FD3B3D" w:rsidRDefault="00B602F1" w:rsidP="00FD3B3D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Şekil (</w:t>
                  </w:r>
                  <w:r w:rsidRPr="00FD3B3D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üçgen)</w:t>
                  </w:r>
                </w:p>
                <w:p w:rsidR="00B602F1" w:rsidRPr="00040E04" w:rsidRDefault="00B602F1" w:rsidP="00FD3B3D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</w:pict>
      </w:r>
      <w:r w:rsidRPr="00FC690C">
        <w:rPr>
          <w:rFonts w:ascii="Comic Sans MS" w:hAnsi="Comic Sans MS"/>
          <w:sz w:val="20"/>
          <w:szCs w:val="20"/>
        </w:rPr>
        <w:br w:type="page"/>
      </w:r>
    </w:p>
    <w:p w:rsidR="00B602F1" w:rsidRPr="00FC690C" w:rsidRDefault="00B602F1" w:rsidP="00901C4C">
      <w:pPr>
        <w:pStyle w:val="ListParagraph"/>
        <w:rPr>
          <w:szCs w:val="20"/>
        </w:rPr>
      </w:pPr>
      <w:r>
        <w:rPr>
          <w:noProof/>
        </w:rPr>
        <w:pict>
          <v:shape id="Text Box 9" o:spid="_x0000_s1030" type="#_x0000_t202" style="position:absolute;left:0;text-align:left;margin-left:-12.35pt;margin-top:-36.35pt;width:305.25pt;height:65.2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">
            <v:textbox>
              <w:txbxContent>
                <w:p w:rsidR="00B602F1" w:rsidRPr="00040E04" w:rsidRDefault="00B602F1" w:rsidP="00040E04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040E04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UYARLAMA</w:t>
                  </w:r>
                </w:p>
                <w:p w:rsidR="00B602F1" w:rsidRPr="00040E04" w:rsidRDefault="00B602F1" w:rsidP="00040E04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040E04">
                    <w:rPr>
                      <w:rFonts w:ascii="Comic Sans MS" w:hAnsi="Comic Sans MS"/>
                      <w:sz w:val="20"/>
                      <w:szCs w:val="20"/>
                    </w:rPr>
                    <w:t>Sınıfta kaynaştırma öğrencisi var  ise uyarlama rehber öğretmen ile birlikte alınır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7" o:spid="_x0000_s1031" type="#_x0000_t202" style="position:absolute;left:0;text-align:left;margin-left:342.4pt;margin-top:-55.1pt;width:387.1pt;height:105.7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">
            <v:textbox>
              <w:txbxContent>
                <w:p w:rsidR="00B602F1" w:rsidRPr="00DE7345" w:rsidRDefault="00B602F1" w:rsidP="00DE7345">
                  <w:pPr>
                    <w:pStyle w:val="NoSpacing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DE734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DEĞERLENDİRME:</w:t>
                  </w:r>
                </w:p>
                <w:p w:rsidR="00B602F1" w:rsidRPr="00DE7345" w:rsidRDefault="00B602F1" w:rsidP="00DE7345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DE7345">
                    <w:rPr>
                      <w:rFonts w:ascii="Comic Sans MS" w:hAnsi="Comic Sans MS"/>
                      <w:sz w:val="20"/>
                      <w:szCs w:val="20"/>
                    </w:rPr>
                    <w:t>Biz bugün hangi şekli öğrendik?</w:t>
                  </w:r>
                </w:p>
                <w:p w:rsidR="00B602F1" w:rsidRPr="00DE7345" w:rsidRDefault="00B602F1" w:rsidP="00DE7345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DE7345">
                    <w:rPr>
                      <w:rFonts w:ascii="Comic Sans MS" w:hAnsi="Comic Sans MS"/>
                      <w:sz w:val="20"/>
                      <w:szCs w:val="20"/>
                    </w:rPr>
                    <w:t>Bu şeklin kaç kenarı, kaç köşesi vardı?</w:t>
                  </w:r>
                </w:p>
                <w:p w:rsidR="00B602F1" w:rsidRPr="00DE7345" w:rsidRDefault="00B602F1" w:rsidP="00DE7345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DE7345">
                    <w:rPr>
                      <w:rFonts w:ascii="Comic Sans MS" w:hAnsi="Comic Sans MS"/>
                      <w:sz w:val="20"/>
                      <w:szCs w:val="20"/>
                    </w:rPr>
                    <w:t>Şekillerin üzerinde yürürken ne hissettiniz?</w:t>
                  </w:r>
                </w:p>
                <w:p w:rsidR="00B602F1" w:rsidRPr="00DE7345" w:rsidRDefault="00B602F1" w:rsidP="00DE7345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DE7345">
                    <w:rPr>
                      <w:rFonts w:ascii="Comic Sans MS" w:hAnsi="Comic Sans MS"/>
                      <w:sz w:val="20"/>
                      <w:szCs w:val="20"/>
                    </w:rPr>
                    <w:t>Şekillere örnek gösterirken zorlandınız mı?</w:t>
                  </w:r>
                </w:p>
                <w:p w:rsidR="00B602F1" w:rsidRPr="00DE7345" w:rsidRDefault="00B602F1" w:rsidP="00DE7345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Eğitim seti 2.sayı / 8. ve 9. 10. </w:t>
                  </w:r>
                  <w:r w:rsidRPr="00DE7345">
                    <w:rPr>
                      <w:rFonts w:ascii="Comic Sans MS" w:hAnsi="Comic Sans MS"/>
                      <w:sz w:val="20"/>
                      <w:szCs w:val="20"/>
                    </w:rPr>
                    <w:t>sayfa yönergeye uygun yapılır</w:t>
                  </w:r>
                </w:p>
                <w:p w:rsidR="00B602F1" w:rsidRPr="00E8439E" w:rsidRDefault="00B602F1" w:rsidP="00FD3B3D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sectPr w:rsidR="00B602F1" w:rsidRPr="00FC690C" w:rsidSect="00497BC7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02F1" w:rsidRDefault="00B602F1" w:rsidP="00806A98">
      <w:pPr>
        <w:spacing w:after="0" w:line="240" w:lineRule="auto"/>
      </w:pPr>
      <w:r>
        <w:separator/>
      </w:r>
    </w:p>
  </w:endnote>
  <w:endnote w:type="continuationSeparator" w:id="0">
    <w:p w:rsidR="00B602F1" w:rsidRDefault="00B602F1" w:rsidP="00806A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T.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02F1" w:rsidRDefault="00B602F1" w:rsidP="00806A98">
      <w:pPr>
        <w:spacing w:after="0" w:line="240" w:lineRule="auto"/>
      </w:pPr>
      <w:r>
        <w:separator/>
      </w:r>
    </w:p>
  </w:footnote>
  <w:footnote w:type="continuationSeparator" w:id="0">
    <w:p w:rsidR="00B602F1" w:rsidRDefault="00B602F1" w:rsidP="00806A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5B5469"/>
    <w:multiLevelType w:val="hybridMultilevel"/>
    <w:tmpl w:val="26ECAF72"/>
    <w:lvl w:ilvl="0" w:tplc="86445744">
      <w:start w:val="1"/>
      <w:numFmt w:val="bullet"/>
      <w:pStyle w:val="hatice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1">
    <w:nsid w:val="106B11EF"/>
    <w:multiLevelType w:val="hybridMultilevel"/>
    <w:tmpl w:val="BFE89D0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431314"/>
    <w:multiLevelType w:val="hybridMultilevel"/>
    <w:tmpl w:val="49A23A78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34F793C"/>
    <w:multiLevelType w:val="hybridMultilevel"/>
    <w:tmpl w:val="B0AC307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462E93"/>
    <w:multiLevelType w:val="hybridMultilevel"/>
    <w:tmpl w:val="EF5E6D64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6EB6D4B"/>
    <w:multiLevelType w:val="hybridMultilevel"/>
    <w:tmpl w:val="37D8DB6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7B0616"/>
    <w:multiLevelType w:val="hybridMultilevel"/>
    <w:tmpl w:val="BD7CF43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F01395B"/>
    <w:multiLevelType w:val="hybridMultilevel"/>
    <w:tmpl w:val="3CF4AEB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90F4C42"/>
    <w:multiLevelType w:val="hybridMultilevel"/>
    <w:tmpl w:val="7F30D2A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9AD1334"/>
    <w:multiLevelType w:val="hybridMultilevel"/>
    <w:tmpl w:val="D9A4130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F7F43A3"/>
    <w:multiLevelType w:val="hybridMultilevel"/>
    <w:tmpl w:val="6136EDC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947A7510"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3050B1C"/>
    <w:multiLevelType w:val="hybridMultilevel"/>
    <w:tmpl w:val="D59C748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3B72A45"/>
    <w:multiLevelType w:val="hybridMultilevel"/>
    <w:tmpl w:val="7B2A681C"/>
    <w:lvl w:ilvl="0" w:tplc="041F000D">
      <w:start w:val="1"/>
      <w:numFmt w:val="bullet"/>
      <w:lvlText w:val=""/>
      <w:lvlJc w:val="left"/>
      <w:pPr>
        <w:ind w:left="75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3">
    <w:nsid w:val="770C60F1"/>
    <w:multiLevelType w:val="hybridMultilevel"/>
    <w:tmpl w:val="22F0B9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88C7360"/>
    <w:multiLevelType w:val="hybridMultilevel"/>
    <w:tmpl w:val="F11C8838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7BFB28A4"/>
    <w:multiLevelType w:val="hybridMultilevel"/>
    <w:tmpl w:val="97FE917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0"/>
  </w:num>
  <w:num w:numId="3">
    <w:abstractNumId w:val="15"/>
  </w:num>
  <w:num w:numId="4">
    <w:abstractNumId w:val="6"/>
  </w:num>
  <w:num w:numId="5">
    <w:abstractNumId w:val="13"/>
  </w:num>
  <w:num w:numId="6">
    <w:abstractNumId w:val="0"/>
  </w:num>
  <w:num w:numId="7">
    <w:abstractNumId w:val="12"/>
  </w:num>
  <w:num w:numId="8">
    <w:abstractNumId w:val="9"/>
  </w:num>
  <w:num w:numId="9">
    <w:abstractNumId w:val="5"/>
  </w:num>
  <w:num w:numId="10">
    <w:abstractNumId w:val="1"/>
  </w:num>
  <w:num w:numId="11">
    <w:abstractNumId w:val="2"/>
  </w:num>
  <w:num w:numId="12">
    <w:abstractNumId w:val="3"/>
  </w:num>
  <w:num w:numId="13">
    <w:abstractNumId w:val="11"/>
  </w:num>
  <w:num w:numId="14">
    <w:abstractNumId w:val="14"/>
  </w:num>
  <w:num w:numId="15">
    <w:abstractNumId w:val="8"/>
  </w:num>
  <w:num w:numId="16">
    <w:abstractNumId w:val="7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0759F"/>
    <w:rsid w:val="000306BF"/>
    <w:rsid w:val="00040E04"/>
    <w:rsid w:val="000614C2"/>
    <w:rsid w:val="00061DD9"/>
    <w:rsid w:val="000867DE"/>
    <w:rsid w:val="00113F35"/>
    <w:rsid w:val="00165788"/>
    <w:rsid w:val="0018560E"/>
    <w:rsid w:val="001A45E0"/>
    <w:rsid w:val="001C4568"/>
    <w:rsid w:val="001C52DB"/>
    <w:rsid w:val="001F341C"/>
    <w:rsid w:val="001F4B0C"/>
    <w:rsid w:val="002134AD"/>
    <w:rsid w:val="00216154"/>
    <w:rsid w:val="002201E3"/>
    <w:rsid w:val="00240B5E"/>
    <w:rsid w:val="002A1BCC"/>
    <w:rsid w:val="002B5687"/>
    <w:rsid w:val="002C40DB"/>
    <w:rsid w:val="002D0BD8"/>
    <w:rsid w:val="0030759F"/>
    <w:rsid w:val="00307DD1"/>
    <w:rsid w:val="0037579A"/>
    <w:rsid w:val="003A2AC5"/>
    <w:rsid w:val="003C0F4A"/>
    <w:rsid w:val="003C2D3A"/>
    <w:rsid w:val="003D3682"/>
    <w:rsid w:val="003E254C"/>
    <w:rsid w:val="00411C7A"/>
    <w:rsid w:val="00415E27"/>
    <w:rsid w:val="00430623"/>
    <w:rsid w:val="004439DD"/>
    <w:rsid w:val="00445C4B"/>
    <w:rsid w:val="00446ED2"/>
    <w:rsid w:val="00455396"/>
    <w:rsid w:val="00497BC7"/>
    <w:rsid w:val="004B775F"/>
    <w:rsid w:val="004C5BC8"/>
    <w:rsid w:val="004D71CA"/>
    <w:rsid w:val="004E21F3"/>
    <w:rsid w:val="004F21E0"/>
    <w:rsid w:val="004F353B"/>
    <w:rsid w:val="00504F68"/>
    <w:rsid w:val="005141F5"/>
    <w:rsid w:val="00521BB8"/>
    <w:rsid w:val="00527203"/>
    <w:rsid w:val="00577EBE"/>
    <w:rsid w:val="005B492E"/>
    <w:rsid w:val="005D35FA"/>
    <w:rsid w:val="005F1EAF"/>
    <w:rsid w:val="00606435"/>
    <w:rsid w:val="00610743"/>
    <w:rsid w:val="0064489B"/>
    <w:rsid w:val="006706C3"/>
    <w:rsid w:val="006D28C4"/>
    <w:rsid w:val="006D6401"/>
    <w:rsid w:val="00764F63"/>
    <w:rsid w:val="00806A98"/>
    <w:rsid w:val="00843801"/>
    <w:rsid w:val="0085733F"/>
    <w:rsid w:val="008637FB"/>
    <w:rsid w:val="008937B4"/>
    <w:rsid w:val="008943B3"/>
    <w:rsid w:val="008B619C"/>
    <w:rsid w:val="008B7296"/>
    <w:rsid w:val="008C00BB"/>
    <w:rsid w:val="008E20FE"/>
    <w:rsid w:val="00901C4C"/>
    <w:rsid w:val="009319CC"/>
    <w:rsid w:val="009367C8"/>
    <w:rsid w:val="00942E94"/>
    <w:rsid w:val="00954DBC"/>
    <w:rsid w:val="0097487F"/>
    <w:rsid w:val="009A20AC"/>
    <w:rsid w:val="009A586A"/>
    <w:rsid w:val="00A0112F"/>
    <w:rsid w:val="00A10CBE"/>
    <w:rsid w:val="00A137A6"/>
    <w:rsid w:val="00A16277"/>
    <w:rsid w:val="00A85CB0"/>
    <w:rsid w:val="00A93841"/>
    <w:rsid w:val="00AA44F7"/>
    <w:rsid w:val="00AD00DF"/>
    <w:rsid w:val="00AE611F"/>
    <w:rsid w:val="00B602F1"/>
    <w:rsid w:val="00BA482B"/>
    <w:rsid w:val="00BB3A48"/>
    <w:rsid w:val="00BB6E17"/>
    <w:rsid w:val="00BC38D8"/>
    <w:rsid w:val="00BC6104"/>
    <w:rsid w:val="00BE067A"/>
    <w:rsid w:val="00BF66F9"/>
    <w:rsid w:val="00C110B3"/>
    <w:rsid w:val="00C3789F"/>
    <w:rsid w:val="00C644FA"/>
    <w:rsid w:val="00C66B23"/>
    <w:rsid w:val="00C903B4"/>
    <w:rsid w:val="00CA20A7"/>
    <w:rsid w:val="00CE5D44"/>
    <w:rsid w:val="00CE6E6F"/>
    <w:rsid w:val="00D033D2"/>
    <w:rsid w:val="00D94A26"/>
    <w:rsid w:val="00DE7345"/>
    <w:rsid w:val="00E1402F"/>
    <w:rsid w:val="00E4402B"/>
    <w:rsid w:val="00E47557"/>
    <w:rsid w:val="00E8439E"/>
    <w:rsid w:val="00E9611D"/>
    <w:rsid w:val="00EC6BBE"/>
    <w:rsid w:val="00EC6C15"/>
    <w:rsid w:val="00ED6BD1"/>
    <w:rsid w:val="00ED7DEF"/>
    <w:rsid w:val="00EE47F4"/>
    <w:rsid w:val="00EF1A06"/>
    <w:rsid w:val="00F25426"/>
    <w:rsid w:val="00F300A9"/>
    <w:rsid w:val="00F33645"/>
    <w:rsid w:val="00F41E99"/>
    <w:rsid w:val="00F53DE0"/>
    <w:rsid w:val="00F61B8B"/>
    <w:rsid w:val="00F875E3"/>
    <w:rsid w:val="00F91FFA"/>
    <w:rsid w:val="00F92AFE"/>
    <w:rsid w:val="00FC374B"/>
    <w:rsid w:val="00FC690C"/>
    <w:rsid w:val="00FC771F"/>
    <w:rsid w:val="00FD3B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06C3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9"/>
    <w:qFormat/>
    <w:rsid w:val="00521BB8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BC610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hAnsi="Arial"/>
      <w:b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21BB8"/>
    <w:rPr>
      <w:rFonts w:ascii="Cambria" w:hAnsi="Cambria"/>
      <w:b/>
      <w:color w:val="365F91"/>
      <w:sz w:val="28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BC6104"/>
    <w:rPr>
      <w:rFonts w:ascii="Arial" w:hAnsi="Arial"/>
      <w:b/>
      <w:sz w:val="20"/>
    </w:rPr>
  </w:style>
  <w:style w:type="paragraph" w:styleId="ListParagraph">
    <w:name w:val="List Paragraph"/>
    <w:basedOn w:val="Normal"/>
    <w:uiPriority w:val="99"/>
    <w:qFormat/>
    <w:rsid w:val="0030759F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uiPriority w:val="99"/>
    <w:rsid w:val="0030759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30759F"/>
    <w:pPr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30759F"/>
    <w:rPr>
      <w:rFonts w:ascii="Times New Roman" w:hAnsi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rsid w:val="00E47557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47557"/>
    <w:rPr>
      <w:rFonts w:ascii="Tahoma" w:hAnsi="Tahoma"/>
      <w:sz w:val="16"/>
    </w:rPr>
  </w:style>
  <w:style w:type="paragraph" w:styleId="NoSpacing">
    <w:name w:val="No Spacing"/>
    <w:uiPriority w:val="99"/>
    <w:qFormat/>
    <w:rsid w:val="00BE067A"/>
  </w:style>
  <w:style w:type="character" w:customStyle="1" w:styleId="apple-converted-space">
    <w:name w:val="apple-converted-space"/>
    <w:uiPriority w:val="99"/>
    <w:rsid w:val="00BB3A48"/>
  </w:style>
  <w:style w:type="character" w:styleId="Hyperlink">
    <w:name w:val="Hyperlink"/>
    <w:basedOn w:val="DefaultParagraphFont"/>
    <w:uiPriority w:val="99"/>
    <w:semiHidden/>
    <w:rsid w:val="00BB3A48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uiPriority w:val="99"/>
    <w:semiHidden/>
    <w:rsid w:val="00806A98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806A98"/>
  </w:style>
  <w:style w:type="paragraph" w:styleId="Footer">
    <w:name w:val="footer"/>
    <w:basedOn w:val="Normal"/>
    <w:link w:val="FooterChar"/>
    <w:uiPriority w:val="99"/>
    <w:semiHidden/>
    <w:rsid w:val="00806A98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806A98"/>
  </w:style>
  <w:style w:type="paragraph" w:styleId="NormalWeb">
    <w:name w:val="Normal (Web)"/>
    <w:basedOn w:val="Normal"/>
    <w:uiPriority w:val="99"/>
    <w:semiHidden/>
    <w:rsid w:val="002201E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Subtitle">
    <w:name w:val="Subtitle"/>
    <w:basedOn w:val="Normal"/>
    <w:next w:val="Normal"/>
    <w:link w:val="SubtitleChar"/>
    <w:uiPriority w:val="99"/>
    <w:qFormat/>
    <w:rsid w:val="000306BF"/>
    <w:pPr>
      <w:spacing w:after="60" w:line="240" w:lineRule="auto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0306BF"/>
    <w:rPr>
      <w:rFonts w:ascii="Cambria" w:hAnsi="Cambria"/>
      <w:sz w:val="24"/>
    </w:rPr>
  </w:style>
  <w:style w:type="paragraph" w:customStyle="1" w:styleId="ListeParagraf1">
    <w:name w:val="Liste Paragraf1"/>
    <w:basedOn w:val="Normal"/>
    <w:link w:val="ListParagraphChar"/>
    <w:uiPriority w:val="99"/>
    <w:rsid w:val="00A16277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en-US"/>
    </w:rPr>
  </w:style>
  <w:style w:type="character" w:customStyle="1" w:styleId="ListParagraphChar">
    <w:name w:val="List Paragraph Char"/>
    <w:link w:val="ListeParagraf1"/>
    <w:uiPriority w:val="99"/>
    <w:locked/>
    <w:rsid w:val="00A16277"/>
    <w:rPr>
      <w:rFonts w:ascii="Times New Roman" w:hAnsi="Times New Roman"/>
      <w:sz w:val="24"/>
      <w:lang w:eastAsia="en-US"/>
    </w:rPr>
  </w:style>
  <w:style w:type="paragraph" w:customStyle="1" w:styleId="ListeParagraf11">
    <w:name w:val="Liste Paragraf11"/>
    <w:basedOn w:val="Normal"/>
    <w:uiPriority w:val="99"/>
    <w:rsid w:val="00A16277"/>
    <w:pPr>
      <w:ind w:left="720"/>
      <w:contextualSpacing/>
    </w:pPr>
  </w:style>
  <w:style w:type="character" w:customStyle="1" w:styleId="GlBavuru1">
    <w:name w:val="Güçlü Başvuru1"/>
    <w:uiPriority w:val="99"/>
    <w:rsid w:val="00EC6C15"/>
    <w:rPr>
      <w:b/>
      <w:smallCaps/>
    </w:rPr>
  </w:style>
  <w:style w:type="paragraph" w:styleId="BodyText2">
    <w:name w:val="Body Text 2"/>
    <w:basedOn w:val="Normal"/>
    <w:link w:val="BodyText2Char"/>
    <w:uiPriority w:val="99"/>
    <w:rsid w:val="00F875E3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F875E3"/>
    <w:rPr>
      <w:rFonts w:ascii="Times New Roman" w:hAnsi="Times New Roman"/>
      <w:sz w:val="24"/>
    </w:rPr>
  </w:style>
  <w:style w:type="paragraph" w:customStyle="1" w:styleId="hatice">
    <w:name w:val="hatice"/>
    <w:basedOn w:val="Normal"/>
    <w:link w:val="haticeChar"/>
    <w:uiPriority w:val="99"/>
    <w:rsid w:val="00521BB8"/>
    <w:pPr>
      <w:numPr>
        <w:numId w:val="6"/>
      </w:numPr>
      <w:tabs>
        <w:tab w:val="left" w:pos="454"/>
      </w:tabs>
      <w:spacing w:before="14" w:after="0" w:line="240" w:lineRule="auto"/>
      <w:jc w:val="both"/>
    </w:pPr>
    <w:rPr>
      <w:rFonts w:ascii="Arial T." w:hAnsi="Arial T."/>
      <w:sz w:val="20"/>
      <w:szCs w:val="20"/>
    </w:rPr>
  </w:style>
  <w:style w:type="character" w:customStyle="1" w:styleId="haticeChar">
    <w:name w:val="hatice Char"/>
    <w:link w:val="hatice"/>
    <w:uiPriority w:val="99"/>
    <w:locked/>
    <w:rsid w:val="00521BB8"/>
    <w:rPr>
      <w:rFonts w:ascii="Arial T." w:hAnsi="Arial T."/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7795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95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95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95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39</TotalTime>
  <Pages>3</Pages>
  <Words>141</Words>
  <Characters>807</Characters>
  <Application>Microsoft Office Outlook</Application>
  <DocSecurity>0</DocSecurity>
  <Lines>0</Lines>
  <Paragraphs>0</Paragraphs>
  <ScaleCrop>false</ScaleCrop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harun</cp:lastModifiedBy>
  <cp:revision>10</cp:revision>
  <dcterms:created xsi:type="dcterms:W3CDTF">2016-06-07T15:49:00Z</dcterms:created>
  <dcterms:modified xsi:type="dcterms:W3CDTF">2016-08-30T12:14:00Z</dcterms:modified>
</cp:coreProperties>
</file>